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AAB09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0005EEC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657E1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62BE7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Upon-on-Severn into lands</w:t>
      </w:r>
    </w:p>
    <w:p w14:paraId="33EF1C9A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7729180F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19-45)</w:t>
      </w:r>
    </w:p>
    <w:p w14:paraId="7501A441" w14:textId="77777777" w:rsidR="00520AD4" w:rsidRDefault="00520AD4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CE8AA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6AD47" w14:textId="77777777" w:rsidR="005263A7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26FCF" w14:textId="77777777" w:rsidR="005263A7" w:rsidRPr="00432BCF" w:rsidRDefault="005263A7" w:rsidP="00526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55C20BC3" w14:textId="3DB82B25" w:rsidR="00BA00AB" w:rsidRPr="005263A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263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12794" w14:textId="77777777" w:rsidR="005263A7" w:rsidRDefault="005263A7" w:rsidP="009139A6">
      <w:r>
        <w:separator/>
      </w:r>
    </w:p>
  </w:endnote>
  <w:endnote w:type="continuationSeparator" w:id="0">
    <w:p w14:paraId="3EA3B98C" w14:textId="77777777" w:rsidR="005263A7" w:rsidRDefault="005263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9AA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718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117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A1ECC" w14:textId="77777777" w:rsidR="005263A7" w:rsidRDefault="005263A7" w:rsidP="009139A6">
      <w:r>
        <w:separator/>
      </w:r>
    </w:p>
  </w:footnote>
  <w:footnote w:type="continuationSeparator" w:id="0">
    <w:p w14:paraId="4B70BFA7" w14:textId="77777777" w:rsidR="005263A7" w:rsidRDefault="005263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908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913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0A6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3A7"/>
    <w:rsid w:val="000666E0"/>
    <w:rsid w:val="002510B7"/>
    <w:rsid w:val="00320123"/>
    <w:rsid w:val="00520AD4"/>
    <w:rsid w:val="005263A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003DA"/>
  <w15:chartTrackingRefBased/>
  <w15:docId w15:val="{CA3B6C4F-842D-465F-8D6A-C5E901E9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2021-08-29T11:33:00Z</dcterms:created>
  <dcterms:modified xsi:type="dcterms:W3CDTF">2025-01-08T11:17:00Z</dcterms:modified>
</cp:coreProperties>
</file>